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4115" w14:textId="77777777" w:rsidR="006C1EDD" w:rsidRDefault="00CC3DBC" w:rsidP="006C1EDD">
      <w:pPr>
        <w:rPr>
          <w:b/>
        </w:rPr>
      </w:pPr>
      <w:r w:rsidRPr="00CC3DBC">
        <w:rPr>
          <w:b/>
        </w:rPr>
        <w:t>Bürgschaftsurkunde</w:t>
      </w:r>
    </w:p>
    <w:p w14:paraId="2DC89A39" w14:textId="77777777" w:rsidR="00CC3DBC" w:rsidRPr="00CC3DBC" w:rsidRDefault="00CC3DBC" w:rsidP="006C1EDD">
      <w:pPr>
        <w:rPr>
          <w:b/>
        </w:rPr>
      </w:pPr>
    </w:p>
    <w:p w14:paraId="03D13D26" w14:textId="77777777" w:rsidR="006C1EDD" w:rsidRDefault="006C1EDD" w:rsidP="006C1EDD">
      <w:r w:rsidRPr="006C1EDD">
        <w:t>Der Auftragnehmer</w:t>
      </w:r>
    </w:p>
    <w:p w14:paraId="0D239660"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C371798"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294CA3DD" w14:textId="77777777" w:rsidR="006C1EDD" w:rsidRPr="002801EF" w:rsidRDefault="006C1EDD" w:rsidP="006C1EDD">
            <w:pPr>
              <w:rPr>
                <w:sz w:val="16"/>
                <w:szCs w:val="16"/>
              </w:rPr>
            </w:pPr>
            <w:r w:rsidRPr="002801EF">
              <w:rPr>
                <w:sz w:val="16"/>
                <w:szCs w:val="16"/>
              </w:rPr>
              <w:t>Name und Sitz</w:t>
            </w:r>
          </w:p>
        </w:tc>
      </w:tr>
      <w:tr w:rsidR="006C1EDD" w:rsidRPr="006C1EDD" w14:paraId="21754B55"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689118E7" w14:textId="77777777" w:rsidR="006C1EDD" w:rsidRPr="006C1EDD" w:rsidRDefault="006C1EDD" w:rsidP="006C1EDD"/>
        </w:tc>
      </w:tr>
      <w:tr w:rsidR="006C1EDD" w:rsidRPr="006C1EDD" w14:paraId="27ACF1DF" w14:textId="77777777">
        <w:tc>
          <w:tcPr>
            <w:tcW w:w="9923" w:type="dxa"/>
            <w:gridSpan w:val="3"/>
            <w:tcBorders>
              <w:top w:val="single" w:sz="4" w:space="0" w:color="808080"/>
              <w:bottom w:val="single" w:sz="4" w:space="0" w:color="808080"/>
            </w:tcBorders>
            <w:noWrap/>
            <w:tcMar>
              <w:left w:w="28" w:type="dxa"/>
            </w:tcMar>
            <w:vAlign w:val="center"/>
          </w:tcPr>
          <w:p w14:paraId="2BD7C78F" w14:textId="77777777" w:rsidR="006C1EDD" w:rsidRPr="006C1EDD" w:rsidRDefault="006C1EDD" w:rsidP="006C1EDD">
            <w:r w:rsidRPr="006C1EDD">
              <w:t>und</w:t>
            </w:r>
          </w:p>
          <w:p w14:paraId="100F7DF6" w14:textId="77777777" w:rsidR="006C1EDD" w:rsidRDefault="006C1EDD" w:rsidP="006C1EDD">
            <w:r w:rsidRPr="006C1EDD">
              <w:t>der Auftraggeber</w:t>
            </w:r>
          </w:p>
          <w:p w14:paraId="3D600502" w14:textId="77777777" w:rsidR="00CC3DBC" w:rsidRPr="006C1EDD" w:rsidRDefault="00CC3DBC" w:rsidP="006C1EDD"/>
        </w:tc>
      </w:tr>
      <w:tr w:rsidR="006C1EDD" w:rsidRPr="006C1EDD" w14:paraId="7CB08B07"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30C7D12D" w14:textId="77777777" w:rsidR="006C1EDD" w:rsidRPr="006C1EDD" w:rsidRDefault="006C1EDD" w:rsidP="006C1EDD"/>
        </w:tc>
      </w:tr>
      <w:tr w:rsidR="006C1EDD" w:rsidRPr="006C1EDD" w14:paraId="357DC55B"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BD28A06"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705D308" w14:textId="77777777" w:rsidR="006C1EDD" w:rsidRPr="006C1EDD" w:rsidRDefault="006C1EDD" w:rsidP="006C1EDD"/>
        </w:tc>
      </w:tr>
      <w:tr w:rsidR="006C1EDD" w:rsidRPr="006C1EDD" w14:paraId="3464A4E3" w14:textId="77777777">
        <w:tc>
          <w:tcPr>
            <w:tcW w:w="9923" w:type="dxa"/>
            <w:gridSpan w:val="3"/>
            <w:tcBorders>
              <w:top w:val="single" w:sz="4" w:space="0" w:color="808080"/>
              <w:bottom w:val="single" w:sz="4" w:space="0" w:color="808080"/>
            </w:tcBorders>
            <w:noWrap/>
            <w:tcMar>
              <w:left w:w="28" w:type="dxa"/>
            </w:tcMar>
            <w:vAlign w:val="center"/>
          </w:tcPr>
          <w:p w14:paraId="3508F9D1"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60AEBA94"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141669C4" w14:textId="77777777" w:rsidR="00CC3DBC" w:rsidRPr="002801EF" w:rsidRDefault="00CC3DBC" w:rsidP="002801EF">
            <w:pPr>
              <w:jc w:val="left"/>
              <w:rPr>
                <w:sz w:val="16"/>
                <w:szCs w:val="16"/>
              </w:rPr>
            </w:pPr>
            <w:r w:rsidRPr="002801EF">
              <w:rPr>
                <w:sz w:val="16"/>
                <w:szCs w:val="16"/>
              </w:rPr>
              <w:t xml:space="preserve">Nr. des </w:t>
            </w:r>
            <w:proofErr w:type="spellStart"/>
            <w:r w:rsidRPr="002801EF">
              <w:rPr>
                <w:sz w:val="16"/>
                <w:szCs w:val="16"/>
              </w:rPr>
              <w:t>Auftragschreibens</w:t>
            </w:r>
            <w:proofErr w:type="spellEnd"/>
            <w:r w:rsidRPr="002801EF">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3AE43AC0" w14:textId="77777777" w:rsidR="00CC3DBC" w:rsidRPr="002801EF" w:rsidRDefault="00CC3DBC" w:rsidP="002801EF">
            <w:pPr>
              <w:jc w:val="left"/>
              <w:rPr>
                <w:sz w:val="16"/>
                <w:szCs w:val="16"/>
              </w:rPr>
            </w:pPr>
            <w:r w:rsidRPr="002801EF">
              <w:rPr>
                <w:sz w:val="16"/>
                <w:szCs w:val="16"/>
              </w:rPr>
              <w:t>Datum</w:t>
            </w:r>
          </w:p>
        </w:tc>
      </w:tr>
      <w:tr w:rsidR="00C35246" w:rsidRPr="006C1EDD" w14:paraId="338F43E2"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A38B003" w14:textId="77777777" w:rsidR="00C35246" w:rsidRDefault="00C35246" w:rsidP="006C1EDD">
            <w:pPr>
              <w:rPr>
                <w:sz w:val="16"/>
                <w:szCs w:val="16"/>
              </w:rPr>
            </w:pPr>
            <w:r w:rsidRPr="002801EF">
              <w:rPr>
                <w:sz w:val="16"/>
                <w:szCs w:val="16"/>
              </w:rPr>
              <w:t>Bezeichnung der  Leistung</w:t>
            </w:r>
          </w:p>
          <w:p w14:paraId="5BC51A50" w14:textId="629C81DF" w:rsidR="0055712B" w:rsidRPr="006C1EDD" w:rsidRDefault="003A6A2D" w:rsidP="006C1EDD">
            <w:r w:rsidRPr="00707D86">
              <w:t>2.310 Metallbau- und Verglasungsarbeiten (Rohrrahmentüren)</w:t>
            </w:r>
            <w:r>
              <w:t>, Kreishaus Sanierung Recklinghausen, Vergabenummer (ZV)23-149/26</w:t>
            </w:r>
          </w:p>
        </w:tc>
      </w:tr>
      <w:tr w:rsidR="006C1EDD" w:rsidRPr="006C1EDD" w14:paraId="13CA9422"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1A2C0042"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25129E93" w14:textId="77777777" w:rsidR="006C1EDD" w:rsidRPr="006C1EDD" w:rsidRDefault="006C1EDD" w:rsidP="006C1EDD"/>
          <w:p w14:paraId="565A2287" w14:textId="77777777" w:rsidR="006C1EDD" w:rsidRPr="006C1EDD" w:rsidRDefault="006C1EDD" w:rsidP="006C1EDD">
            <w:r w:rsidRPr="006C1EDD">
              <w:t>Der Bürge</w:t>
            </w:r>
          </w:p>
          <w:p w14:paraId="5AEB6690" w14:textId="77777777" w:rsidR="006C1EDD" w:rsidRPr="006C1EDD" w:rsidRDefault="006C1EDD" w:rsidP="006C1EDD"/>
        </w:tc>
      </w:tr>
      <w:tr w:rsidR="00C35246" w:rsidRPr="006C1EDD" w14:paraId="19962F83"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DA18C74"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4A04919E" w14:textId="77777777">
        <w:tc>
          <w:tcPr>
            <w:tcW w:w="9923" w:type="dxa"/>
            <w:gridSpan w:val="3"/>
            <w:tcBorders>
              <w:top w:val="single" w:sz="4" w:space="0" w:color="808080"/>
              <w:bottom w:val="single" w:sz="4" w:space="0" w:color="808080"/>
            </w:tcBorders>
            <w:noWrap/>
            <w:tcMar>
              <w:left w:w="28" w:type="dxa"/>
            </w:tcMar>
            <w:vAlign w:val="center"/>
          </w:tcPr>
          <w:p w14:paraId="31A96140"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0DAC097C"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C532B2C" w14:textId="77777777" w:rsidR="006C1EDD" w:rsidRPr="006C1EDD" w:rsidRDefault="006C1EDD" w:rsidP="002801EF">
            <w:pPr>
              <w:jc w:val="right"/>
            </w:pPr>
            <w:r w:rsidRPr="006C1EDD">
              <w:t>€</w:t>
            </w:r>
          </w:p>
        </w:tc>
      </w:tr>
    </w:tbl>
    <w:p w14:paraId="1BF48D00" w14:textId="77777777" w:rsidR="006C1EDD" w:rsidRPr="006C1EDD" w:rsidRDefault="006C1EDD" w:rsidP="00C35246">
      <w:pPr>
        <w:spacing w:before="60"/>
      </w:pPr>
      <w:r w:rsidRPr="006C1EDD">
        <w:t>an den Auftraggeber zu zahlen.</w:t>
      </w:r>
    </w:p>
    <w:p w14:paraId="0FD20043"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0660B3DB" w14:textId="77777777" w:rsidR="006C1EDD" w:rsidRPr="006C1EDD" w:rsidRDefault="006C1EDD" w:rsidP="00CC3DBC"/>
    <w:p w14:paraId="46E07DCC"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D46DF84" w14:textId="77777777" w:rsidR="006C1EDD" w:rsidRDefault="006C1EDD" w:rsidP="00CC3DBC">
      <w:r w:rsidRPr="006C1EDD">
        <w:t>Gerichtsstand ist der Sitz der zur Prozessvertretung des Auftraggebers zuständigen Stelle.</w:t>
      </w:r>
    </w:p>
    <w:p w14:paraId="12F98DB8"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1CCE67C8" w14:textId="77777777">
        <w:tc>
          <w:tcPr>
            <w:tcW w:w="4342" w:type="dxa"/>
          </w:tcPr>
          <w:p w14:paraId="0ABE7941" w14:textId="77777777" w:rsidR="006C1EDD" w:rsidRPr="006C1EDD" w:rsidRDefault="006C1EDD" w:rsidP="00CC3DBC">
            <w:r w:rsidRPr="006C1EDD">
              <w:t>Ort, Datum</w:t>
            </w:r>
          </w:p>
        </w:tc>
        <w:tc>
          <w:tcPr>
            <w:tcW w:w="1158" w:type="dxa"/>
            <w:tcBorders>
              <w:left w:val="nil"/>
            </w:tcBorders>
          </w:tcPr>
          <w:p w14:paraId="483E68F0" w14:textId="77777777" w:rsidR="006C1EDD" w:rsidRPr="006C1EDD" w:rsidRDefault="006C1EDD" w:rsidP="00CC3DBC"/>
        </w:tc>
        <w:tc>
          <w:tcPr>
            <w:tcW w:w="4423" w:type="dxa"/>
          </w:tcPr>
          <w:p w14:paraId="1D4C8D1E" w14:textId="77777777" w:rsidR="006C1EDD" w:rsidRPr="006C1EDD" w:rsidRDefault="006C1EDD" w:rsidP="00CC3DBC">
            <w:r w:rsidRPr="006C1EDD">
              <w:t>Unterschrift</w:t>
            </w:r>
            <w:r w:rsidR="00E003CC">
              <w:t>(</w:t>
            </w:r>
            <w:r w:rsidRPr="006C1EDD">
              <w:t>en</w:t>
            </w:r>
            <w:r w:rsidR="00E003CC">
              <w:t>) Bürge</w:t>
            </w:r>
          </w:p>
        </w:tc>
      </w:tr>
      <w:tr w:rsidR="006C1EDD" w:rsidRPr="006C1EDD" w14:paraId="0FE5365D" w14:textId="77777777">
        <w:trPr>
          <w:cantSplit/>
          <w:trHeight w:val="284"/>
        </w:trPr>
        <w:tc>
          <w:tcPr>
            <w:tcW w:w="4342" w:type="dxa"/>
            <w:tcBorders>
              <w:bottom w:val="single" w:sz="4" w:space="0" w:color="808080"/>
            </w:tcBorders>
            <w:vAlign w:val="bottom"/>
          </w:tcPr>
          <w:p w14:paraId="357019C1" w14:textId="77777777" w:rsidR="006C1EDD" w:rsidRPr="006C1EDD" w:rsidRDefault="006C1EDD" w:rsidP="006C1EDD"/>
        </w:tc>
        <w:tc>
          <w:tcPr>
            <w:tcW w:w="1158" w:type="dxa"/>
            <w:tcBorders>
              <w:left w:val="nil"/>
            </w:tcBorders>
          </w:tcPr>
          <w:p w14:paraId="2898E080" w14:textId="77777777" w:rsidR="006C1EDD" w:rsidRPr="006C1EDD" w:rsidRDefault="006C1EDD" w:rsidP="006C1EDD"/>
        </w:tc>
        <w:tc>
          <w:tcPr>
            <w:tcW w:w="4423" w:type="dxa"/>
            <w:tcBorders>
              <w:bottom w:val="single" w:sz="4" w:space="0" w:color="808080"/>
            </w:tcBorders>
            <w:vAlign w:val="bottom"/>
          </w:tcPr>
          <w:p w14:paraId="0BE94ABF" w14:textId="77777777" w:rsidR="006C1EDD" w:rsidRPr="006C1EDD" w:rsidRDefault="006C1EDD" w:rsidP="006C1EDD"/>
        </w:tc>
      </w:tr>
      <w:tr w:rsidR="00CC3DBC" w:rsidRPr="006C1EDD" w14:paraId="196A3582" w14:textId="77777777">
        <w:trPr>
          <w:cantSplit/>
          <w:trHeight w:val="284"/>
        </w:trPr>
        <w:tc>
          <w:tcPr>
            <w:tcW w:w="4342" w:type="dxa"/>
            <w:tcBorders>
              <w:top w:val="single" w:sz="4" w:space="0" w:color="808080"/>
            </w:tcBorders>
          </w:tcPr>
          <w:p w14:paraId="6763515E" w14:textId="77777777" w:rsidR="00CC3DBC" w:rsidRPr="006C1EDD" w:rsidRDefault="00CC3DBC" w:rsidP="006C1EDD"/>
        </w:tc>
        <w:tc>
          <w:tcPr>
            <w:tcW w:w="1158" w:type="dxa"/>
            <w:tcBorders>
              <w:left w:val="nil"/>
            </w:tcBorders>
          </w:tcPr>
          <w:p w14:paraId="68357D34" w14:textId="77777777" w:rsidR="00CC3DBC" w:rsidRPr="006C1EDD" w:rsidRDefault="00CC3DBC" w:rsidP="006C1EDD"/>
        </w:tc>
        <w:tc>
          <w:tcPr>
            <w:tcW w:w="4423" w:type="dxa"/>
            <w:tcBorders>
              <w:top w:val="single" w:sz="4" w:space="0" w:color="808080"/>
              <w:bottom w:val="single" w:sz="4" w:space="0" w:color="808080"/>
            </w:tcBorders>
            <w:vAlign w:val="bottom"/>
          </w:tcPr>
          <w:p w14:paraId="67112FF8" w14:textId="77777777" w:rsidR="00CC3DBC" w:rsidRPr="006C1EDD" w:rsidRDefault="00CC3DBC" w:rsidP="006C1EDD"/>
        </w:tc>
      </w:tr>
    </w:tbl>
    <w:p w14:paraId="1A936BBC"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61B6" w14:textId="77777777" w:rsidR="0076085E" w:rsidRDefault="0076085E">
      <w:r>
        <w:separator/>
      </w:r>
    </w:p>
    <w:p w14:paraId="02C84189" w14:textId="77777777" w:rsidR="0076085E" w:rsidRDefault="0076085E"/>
    <w:p w14:paraId="5786E402" w14:textId="77777777" w:rsidR="0076085E" w:rsidRDefault="0076085E"/>
  </w:endnote>
  <w:endnote w:type="continuationSeparator" w:id="0">
    <w:p w14:paraId="4F8AE12D" w14:textId="77777777" w:rsidR="0076085E" w:rsidRDefault="0076085E">
      <w:r>
        <w:continuationSeparator/>
      </w:r>
    </w:p>
    <w:p w14:paraId="1DED550A" w14:textId="77777777" w:rsidR="0076085E" w:rsidRDefault="0076085E"/>
    <w:p w14:paraId="34E4245E" w14:textId="77777777"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3164ECBA" w14:textId="77777777" w:rsidTr="000B3903">
      <w:trPr>
        <w:cantSplit/>
        <w:trHeight w:hRule="exact" w:val="397"/>
      </w:trPr>
      <w:tc>
        <w:tcPr>
          <w:tcW w:w="147" w:type="dxa"/>
          <w:vAlign w:val="center"/>
        </w:tcPr>
        <w:p w14:paraId="2AF393E8"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5D7DED4B" w14:textId="77777777" w:rsidR="00B06961" w:rsidRPr="00D6072E" w:rsidRDefault="00E003CC" w:rsidP="00D6072E">
          <w:pPr>
            <w:jc w:val="center"/>
            <w:rPr>
              <w:b/>
              <w:sz w:val="16"/>
              <w:szCs w:val="16"/>
            </w:rPr>
          </w:pPr>
          <w:r>
            <w:rPr>
              <w:rFonts w:cs="Arial"/>
              <w:b/>
              <w:noProof/>
              <w:sz w:val="16"/>
              <w:szCs w:val="16"/>
            </w:rPr>
            <w:drawing>
              <wp:inline distT="0" distB="0" distL="0" distR="0" wp14:anchorId="31E25C67" wp14:editId="53FFB136">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4305310F"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3937EBFC"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p>
      </w:tc>
    </w:tr>
  </w:tbl>
  <w:p w14:paraId="07DA6EAB"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3900" w14:textId="77777777" w:rsidR="0076085E" w:rsidRDefault="0076085E">
      <w:r>
        <w:separator/>
      </w:r>
    </w:p>
    <w:p w14:paraId="5CE26F5E" w14:textId="77777777" w:rsidR="0076085E" w:rsidRDefault="0076085E"/>
    <w:p w14:paraId="75D75617" w14:textId="77777777" w:rsidR="0076085E" w:rsidRDefault="0076085E"/>
  </w:footnote>
  <w:footnote w:type="continuationSeparator" w:id="0">
    <w:p w14:paraId="0C3368B7" w14:textId="77777777" w:rsidR="0076085E" w:rsidRDefault="0076085E">
      <w:r>
        <w:continuationSeparator/>
      </w:r>
    </w:p>
    <w:p w14:paraId="2B44F61F" w14:textId="77777777" w:rsidR="0076085E" w:rsidRDefault="0076085E"/>
    <w:p w14:paraId="0FA2BB3D" w14:textId="77777777"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C522" w14:textId="77777777" w:rsidR="00B06961" w:rsidRDefault="00B06961"/>
  <w:p w14:paraId="3D1B7C26"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D99F" w14:textId="77777777" w:rsidR="00B06961" w:rsidRDefault="00B06961" w:rsidP="00046C8E">
    <w:pPr>
      <w:pStyle w:val="Kopfzeile"/>
    </w:pPr>
    <w:r>
      <w:t>422</w:t>
    </w:r>
  </w:p>
  <w:p w14:paraId="3D92A07F" w14:textId="77777777" w:rsidR="00B06961" w:rsidRPr="00AB4B05" w:rsidRDefault="00B06961" w:rsidP="00AB4B05">
    <w:pPr>
      <w:pStyle w:val="UnterKopfzeile"/>
    </w:pPr>
    <w:r>
      <w:t>(</w:t>
    </w:r>
    <w:proofErr w:type="spellStart"/>
    <w:r>
      <w:t>Mängelansprüchebürgschaft</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34535554">
    <w:abstractNumId w:val="1"/>
  </w:num>
  <w:num w:numId="2" w16cid:durableId="1583105370">
    <w:abstractNumId w:val="5"/>
  </w:num>
  <w:num w:numId="3" w16cid:durableId="1100835064">
    <w:abstractNumId w:val="7"/>
  </w:num>
  <w:num w:numId="4" w16cid:durableId="1313217365">
    <w:abstractNumId w:val="16"/>
  </w:num>
  <w:num w:numId="5" w16cid:durableId="752821919">
    <w:abstractNumId w:val="9"/>
  </w:num>
  <w:num w:numId="6" w16cid:durableId="1463186434">
    <w:abstractNumId w:val="3"/>
  </w:num>
  <w:num w:numId="7" w16cid:durableId="2104910468">
    <w:abstractNumId w:val="12"/>
  </w:num>
  <w:num w:numId="8" w16cid:durableId="1780486488">
    <w:abstractNumId w:val="8"/>
  </w:num>
  <w:num w:numId="9" w16cid:durableId="759528388">
    <w:abstractNumId w:val="15"/>
  </w:num>
  <w:num w:numId="10" w16cid:durableId="638801184">
    <w:abstractNumId w:val="4"/>
  </w:num>
  <w:num w:numId="11" w16cid:durableId="1075862615">
    <w:abstractNumId w:val="11"/>
  </w:num>
  <w:num w:numId="12" w16cid:durableId="729113890">
    <w:abstractNumId w:val="11"/>
  </w:num>
  <w:num w:numId="13" w16cid:durableId="1099524237">
    <w:abstractNumId w:val="11"/>
  </w:num>
  <w:num w:numId="14" w16cid:durableId="1750468494">
    <w:abstractNumId w:val="11"/>
  </w:num>
  <w:num w:numId="15" w16cid:durableId="1984002442">
    <w:abstractNumId w:val="11"/>
  </w:num>
  <w:num w:numId="16" w16cid:durableId="1064838864">
    <w:abstractNumId w:val="2"/>
  </w:num>
  <w:num w:numId="17" w16cid:durableId="1314603016">
    <w:abstractNumId w:val="2"/>
  </w:num>
  <w:num w:numId="18" w16cid:durableId="765005090">
    <w:abstractNumId w:val="14"/>
  </w:num>
  <w:num w:numId="19" w16cid:durableId="1520391213">
    <w:abstractNumId w:val="13"/>
  </w:num>
  <w:num w:numId="20" w16cid:durableId="2111705748">
    <w:abstractNumId w:val="10"/>
  </w:num>
  <w:num w:numId="21" w16cid:durableId="1230381837">
    <w:abstractNumId w:val="6"/>
  </w:num>
  <w:num w:numId="22" w16cid:durableId="1742946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0B3903"/>
    <w:rsid w:val="000C16AD"/>
    <w:rsid w:val="000D16D7"/>
    <w:rsid w:val="000D76F2"/>
    <w:rsid w:val="001028D9"/>
    <w:rsid w:val="00106076"/>
    <w:rsid w:val="00127C79"/>
    <w:rsid w:val="001426F7"/>
    <w:rsid w:val="001A6205"/>
    <w:rsid w:val="001B705C"/>
    <w:rsid w:val="001C3E5C"/>
    <w:rsid w:val="001C509D"/>
    <w:rsid w:val="001E0C92"/>
    <w:rsid w:val="001F47CC"/>
    <w:rsid w:val="001F66C1"/>
    <w:rsid w:val="002307FF"/>
    <w:rsid w:val="002517FD"/>
    <w:rsid w:val="00263542"/>
    <w:rsid w:val="002748DF"/>
    <w:rsid w:val="002801EF"/>
    <w:rsid w:val="002C0F7B"/>
    <w:rsid w:val="002C403D"/>
    <w:rsid w:val="002E4302"/>
    <w:rsid w:val="002F28EF"/>
    <w:rsid w:val="002F4952"/>
    <w:rsid w:val="00327698"/>
    <w:rsid w:val="003552CC"/>
    <w:rsid w:val="00355C7F"/>
    <w:rsid w:val="003A36E9"/>
    <w:rsid w:val="003A6A2D"/>
    <w:rsid w:val="003C42F6"/>
    <w:rsid w:val="003D3E99"/>
    <w:rsid w:val="003E2CD4"/>
    <w:rsid w:val="00402A1B"/>
    <w:rsid w:val="004141B3"/>
    <w:rsid w:val="00424038"/>
    <w:rsid w:val="004256C0"/>
    <w:rsid w:val="0045228F"/>
    <w:rsid w:val="00454471"/>
    <w:rsid w:val="0045726B"/>
    <w:rsid w:val="0047055A"/>
    <w:rsid w:val="00480ABD"/>
    <w:rsid w:val="004818FE"/>
    <w:rsid w:val="00484017"/>
    <w:rsid w:val="00492429"/>
    <w:rsid w:val="004C5609"/>
    <w:rsid w:val="004E07A5"/>
    <w:rsid w:val="004E3711"/>
    <w:rsid w:val="00500C2B"/>
    <w:rsid w:val="005100B8"/>
    <w:rsid w:val="00516D4E"/>
    <w:rsid w:val="00520D3B"/>
    <w:rsid w:val="005333C9"/>
    <w:rsid w:val="0055712B"/>
    <w:rsid w:val="005575B0"/>
    <w:rsid w:val="00573601"/>
    <w:rsid w:val="00574488"/>
    <w:rsid w:val="00576C66"/>
    <w:rsid w:val="005A4489"/>
    <w:rsid w:val="005A5614"/>
    <w:rsid w:val="005C301C"/>
    <w:rsid w:val="005C41DA"/>
    <w:rsid w:val="005D179F"/>
    <w:rsid w:val="005F32A5"/>
    <w:rsid w:val="005F41CD"/>
    <w:rsid w:val="00605DD3"/>
    <w:rsid w:val="00606550"/>
    <w:rsid w:val="00607EE7"/>
    <w:rsid w:val="00614636"/>
    <w:rsid w:val="00640260"/>
    <w:rsid w:val="00643351"/>
    <w:rsid w:val="00653D87"/>
    <w:rsid w:val="0066119D"/>
    <w:rsid w:val="006649A7"/>
    <w:rsid w:val="00667DCD"/>
    <w:rsid w:val="00672F9C"/>
    <w:rsid w:val="00682367"/>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695C"/>
    <w:rsid w:val="00794CE3"/>
    <w:rsid w:val="007E61DB"/>
    <w:rsid w:val="00816FF5"/>
    <w:rsid w:val="0081723D"/>
    <w:rsid w:val="008742E2"/>
    <w:rsid w:val="00874C38"/>
    <w:rsid w:val="008A6BF2"/>
    <w:rsid w:val="008B08C5"/>
    <w:rsid w:val="008B1F06"/>
    <w:rsid w:val="008D2C1D"/>
    <w:rsid w:val="008D764D"/>
    <w:rsid w:val="008F52AA"/>
    <w:rsid w:val="008F6547"/>
    <w:rsid w:val="00910F0B"/>
    <w:rsid w:val="00962412"/>
    <w:rsid w:val="0097166A"/>
    <w:rsid w:val="009747DF"/>
    <w:rsid w:val="009769C9"/>
    <w:rsid w:val="009973E3"/>
    <w:rsid w:val="009A3215"/>
    <w:rsid w:val="009A33B4"/>
    <w:rsid w:val="009A3417"/>
    <w:rsid w:val="009C14BE"/>
    <w:rsid w:val="009C3370"/>
    <w:rsid w:val="00A00872"/>
    <w:rsid w:val="00A03177"/>
    <w:rsid w:val="00A06585"/>
    <w:rsid w:val="00A5084B"/>
    <w:rsid w:val="00A75824"/>
    <w:rsid w:val="00A90C84"/>
    <w:rsid w:val="00AB4B05"/>
    <w:rsid w:val="00AC56D5"/>
    <w:rsid w:val="00AC7F2D"/>
    <w:rsid w:val="00AD584D"/>
    <w:rsid w:val="00AD62D9"/>
    <w:rsid w:val="00AE4AF0"/>
    <w:rsid w:val="00B003C3"/>
    <w:rsid w:val="00B06961"/>
    <w:rsid w:val="00B11168"/>
    <w:rsid w:val="00B14EF0"/>
    <w:rsid w:val="00B23C01"/>
    <w:rsid w:val="00B3221C"/>
    <w:rsid w:val="00B40909"/>
    <w:rsid w:val="00B434E5"/>
    <w:rsid w:val="00B61D2B"/>
    <w:rsid w:val="00B95794"/>
    <w:rsid w:val="00B96ADB"/>
    <w:rsid w:val="00BA5E42"/>
    <w:rsid w:val="00BA75E7"/>
    <w:rsid w:val="00BF2190"/>
    <w:rsid w:val="00C101BF"/>
    <w:rsid w:val="00C17497"/>
    <w:rsid w:val="00C1789B"/>
    <w:rsid w:val="00C246AC"/>
    <w:rsid w:val="00C26124"/>
    <w:rsid w:val="00C2678D"/>
    <w:rsid w:val="00C30192"/>
    <w:rsid w:val="00C30465"/>
    <w:rsid w:val="00C35246"/>
    <w:rsid w:val="00C47451"/>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346F0"/>
    <w:rsid w:val="00E378F1"/>
    <w:rsid w:val="00E578EB"/>
    <w:rsid w:val="00E6087B"/>
    <w:rsid w:val="00E85EBB"/>
    <w:rsid w:val="00EA10EB"/>
    <w:rsid w:val="00EC7AED"/>
    <w:rsid w:val="00EE7846"/>
    <w:rsid w:val="00F133C2"/>
    <w:rsid w:val="00F21669"/>
    <w:rsid w:val="00F32C49"/>
    <w:rsid w:val="00F9088F"/>
    <w:rsid w:val="00F92CF7"/>
    <w:rsid w:val="00FA0151"/>
    <w:rsid w:val="00FA442E"/>
    <w:rsid w:val="00FB154A"/>
    <w:rsid w:val="00FB37F2"/>
    <w:rsid w:val="00FC0982"/>
    <w:rsid w:val="00FC1057"/>
    <w:rsid w:val="00FD49AF"/>
    <w:rsid w:val="00FE5FC4"/>
    <w:rsid w:val="00FF3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5CF4199"/>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183</Words>
  <Characters>1158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Hoyme, D.</cp:lastModifiedBy>
  <cp:revision>24</cp:revision>
  <cp:lastPrinted>2010-03-03T16:40:00Z</cp:lastPrinted>
  <dcterms:created xsi:type="dcterms:W3CDTF">2014-09-17T14:51:00Z</dcterms:created>
  <dcterms:modified xsi:type="dcterms:W3CDTF">2026-04-22T12:34:00Z</dcterms:modified>
</cp:coreProperties>
</file>